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08" w:rsidRDefault="00591269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11645900</wp:posOffset>
            </wp:positionV>
            <wp:extent cx="355600" cy="393700"/>
            <wp:effectExtent l="0" t="0" r="0" b="0"/>
            <wp:wrapNone/>
            <wp:docPr id="1000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30801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十五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导数及其综合应用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Times New Roman"/>
          <w:b/>
          <w:sz w:val="44"/>
        </w:rPr>
        <w:t>2</w:t>
      </w:r>
      <w:r>
        <w:rPr>
          <w:rFonts w:ascii="Times New Roman" w:eastAsia="宋体" w:hAnsi="宋体"/>
          <w:sz w:val="44"/>
        </w:rPr>
        <w:t>)</w:t>
      </w:r>
    </w:p>
    <w:p w:rsidR="00307F97" w:rsidRDefault="00307F97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湖北荆州质检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=ax-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讨论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的单调性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3" name="图片 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648928" name="图片 8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4" name="图片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840899" name="图片 8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ax-x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Cs w:val="19"/>
                  </w:rPr>
                  <m:t>ax</m:t>
                </m:r>
              </m:sup>
            </m:sSup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p>
        </m:sSup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由题意得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0),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上恒成立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5" name="图片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133673" name="图片 8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6" name="图片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01037" name="图片 86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7" name="图片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985749" name="图片 8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8" name="图片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182686" name="图片 86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单调递减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69" name="图片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882677" name="图片 8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0" name="图片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313092" name="图片 87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1" name="图片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929733" name="图片 8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2" name="图片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184063" name="图片 87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ax+x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Cs w:val="19"/>
                  </w:rPr>
                  <m:t>ax</m:t>
                </m:r>
              </m:sup>
            </m:sSup>
          </m:e>
          <m:sup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p>
        </m:sSup>
      </m:oMath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-ax-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则</w:t>
      </w:r>
      <w:r>
        <w:rPr>
          <w:rFonts w:ascii="Times New Roman" w:eastAsia="宋体" w:hAnsi="宋体"/>
          <w:i/>
        </w:rPr>
        <w:t>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+ax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-a-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3" name="图片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865738" name="图片 8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4" name="图片 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139505" name="图片 87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ax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ax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0),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0),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r'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+ax</w:t>
      </w:r>
      <w:r>
        <w:rPr>
          <w:rFonts w:ascii="Times New Roman" w:eastAsia="宋体" w:hAnsi="宋体"/>
        </w:rPr>
        <w:t>)e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0),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5" name="图片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524331" name="图片 8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6" name="图片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668499" name="图片 87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7" name="图片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8881" name="图片 8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8" name="图片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977986" name="图片 87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r'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单调递减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=r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79" name="图片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096099" name="图片 8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0" name="图片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62927" name="图片 88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1" name="图片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013068" name="图片 8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2" name="图片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991424" name="图片 88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3" name="图片 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939326" name="图片 88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4" name="图片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0208" name="图片 88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x&gt;-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5" name="图片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812149" name="图片 88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6" name="图片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16271" name="图片 88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7" name="图片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20365" name="图片 88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8" name="图片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98462" name="图片 88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89" name="图片 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01381" name="图片 88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0" name="图片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297077" name="图片 89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t=-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(0,e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],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1" name="图片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050009" name="图片 8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2" name="图片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352771" name="图片 89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t+</w:t>
      </w:r>
      <w:r>
        <w:rPr>
          <w:rFonts w:ascii="Times New Roman" w:eastAsia="宋体" w:hAnsi="宋体"/>
        </w:rPr>
        <w:t>1(0</w:t>
      </w:r>
      <w:r>
        <w:rPr>
          <w:rFonts w:ascii="Times New Roman" w:eastAsia="宋体" w:hAnsi="宋体"/>
          <w:i/>
        </w:rPr>
        <w:t>&lt;t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h'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t</m:t>
            </m:r>
          </m:den>
        </m:f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]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ax-x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ax-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图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是某种称为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凹槽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的机械部件的示意图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图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是凹槽的横截面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阴影部分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示意图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其中四边形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是矩形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弧</w:t>
      </w:r>
      <w:r>
        <w:rPr>
          <w:rFonts w:ascii="Times New Roman" w:eastAsia="宋体" w:hAnsi="宋体"/>
          <w:i/>
        </w:rPr>
        <w:t>CmD</w:t>
      </w:r>
      <w:r>
        <w:rPr>
          <w:rFonts w:ascii="Times New Roman" w:eastAsia="宋体" w:hAnsi="宋体"/>
        </w:rPr>
        <w:t>是半圆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凹槽的横截面的周长为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若凹槽的强度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等于横截面的面积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与边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的乘积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BC=y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032000" cy="722630"/>
            <wp:effectExtent l="0" t="0" r="0" b="0"/>
            <wp:docPr id="893" name="19J26.eps" descr="id:2147497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392915" name="19J26.eps" descr="id:214749751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22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写出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的函数表达式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并指出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求当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取何值时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凹槽的强度最大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易知半圆</w:t>
      </w:r>
      <w:r>
        <w:rPr>
          <w:rFonts w:ascii="Times New Roman" w:eastAsia="宋体" w:hAnsi="宋体"/>
          <w:i/>
        </w:rPr>
        <w:t>CmD</w:t>
      </w:r>
      <w:r>
        <w:rPr>
          <w:rFonts w:ascii="Times New Roman" w:eastAsia="楷体" w:hAnsi="楷体"/>
        </w:rPr>
        <w:t>的半径为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故半圆</w:t>
      </w:r>
      <w:r>
        <w:rPr>
          <w:rFonts w:ascii="Times New Roman" w:eastAsia="宋体" w:hAnsi="宋体"/>
          <w:i/>
        </w:rPr>
        <w:t>CmD</w:t>
      </w:r>
      <w:r>
        <w:rPr>
          <w:rFonts w:ascii="Times New Roman" w:eastAsia="楷体" w:hAnsi="楷体"/>
        </w:rPr>
        <w:t>的弧长为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2+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依题意知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&lt;x&lt;y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4+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2+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4" name="图片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070751" name="图片 89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4+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5" name="图片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456441" name="图片 89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依题意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T=AB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S=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6" name="图片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892171" name="图片 89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xy-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7" name="图片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664227" name="图片 89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T'=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3(4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+12</m:t>
            </m:r>
          </m:den>
        </m:f>
        <m:r>
          <w:rPr>
            <w:rFonts w:ascii="Cambria Math" w:eastAsia="宋体" w:hAnsi="Cambria Math"/>
          </w:rPr>
          <m:t>&lt;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+4</m:t>
            </m:r>
          </m:den>
        </m:f>
      </m:oMath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T'&gt;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为关于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的增函数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+12</m:t>
            </m:r>
          </m:den>
        </m:f>
      </m:oMath>
      <w:r>
        <w:rPr>
          <w:rFonts w:ascii="Times New Roman" w:eastAsia="宋体" w:hAnsi="宋体"/>
          <w:i/>
        </w:rPr>
        <w:t>&lt;x&lt;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4+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T'&lt;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楷体" w:hAnsi="楷体"/>
        </w:rPr>
        <w:t>为关于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的减函数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所以当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+12</m:t>
            </m:r>
          </m:den>
        </m:f>
      </m:oMath>
      <w:r>
        <w:rPr>
          <w:rFonts w:ascii="Times New Roman" w:eastAsia="楷体" w:hAnsi="楷体"/>
        </w:rPr>
        <w:t>时凹槽的强度最大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全国</w:t>
      </w:r>
      <w:r>
        <w:rPr>
          <w:rFonts w:ascii="宋体" w:eastAsia="宋体" w:hAnsi="宋体" w:cs="宋体" w:hint="eastAsia"/>
          <w:i/>
        </w:rPr>
        <w:t>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 xml:space="preserve">1)ln </w:t>
      </w:r>
      <w:r>
        <w:rPr>
          <w:rFonts w:ascii="Times New Roman" w:eastAsia="宋体" w:hAnsi="宋体"/>
          <w:i/>
        </w:rPr>
        <w:t>x-x-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color w:val="FF0000"/>
        </w:rPr>
        <w:t>证明</w:t>
      </w:r>
      <w:r>
        <w:rPr>
          <w:rFonts w:ascii="Times New Roman" w:eastAsia="宋体" w:hAnsi="宋体"/>
          <w:color w:val="FF0000"/>
        </w:rPr>
        <w:t>: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存在唯一的极值点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有且仅有两个实根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且两个实根互为倒数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的定义域为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楷体" w:hAnsi="楷体"/>
        </w:rPr>
        <w:t>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ln4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故存在唯一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(1,2),</w:t>
      </w:r>
      <w:r>
        <w:rPr>
          <w:rFonts w:ascii="Times New Roman" w:eastAsia="楷体" w:hAnsi="楷体"/>
        </w:rPr>
        <w:t>使得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又当</w:t>
      </w:r>
      <w:r>
        <w:rPr>
          <w:rFonts w:ascii="Times New Roman" w:eastAsia="宋体" w:hAnsi="宋体"/>
          <w:i/>
        </w:rPr>
        <w:t>x&lt;x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单调递减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x&gt;x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存在唯一的极值点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在区间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内存在唯一根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8" name="图片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805798" name="图片 89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899" name="图片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463763" name="图片 89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0" name="图片 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416467" name="图片 9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1" name="图片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049139" name="图片 90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α</m:t>
            </m:r>
          </m:den>
        </m:f>
      </m:oMath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的唯一根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有且仅有两个实根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且两个实根互为倒数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求函数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的单调区间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</w:rPr>
        <w:t>[1,e]</w:t>
      </w:r>
      <w:r>
        <w:rPr>
          <w:rFonts w:ascii="Times New Roman" w:eastAsia="宋体" w:hAnsi="宋体"/>
        </w:rPr>
        <w:t>上的最小值为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的定义域是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x=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ⅰ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</m:e>
        </m:d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</m:e>
        </m:d>
      </m:oMath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ⅱ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∞</m:t>
            </m:r>
          </m:e>
        </m:d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∞</m:t>
            </m:r>
          </m:e>
        </m:d>
      </m:oMath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综上所述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的单调减区间是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的单调减区间是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单调增区间为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∞</m:t>
            </m:r>
          </m:e>
        </m:d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[1,e]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的最小值为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(e)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ⅰ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当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</m:e>
        </m:rad>
      </m:oMath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[1,e]</w:t>
      </w:r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的最小值为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ⅱ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e,</w:t>
      </w:r>
      <w:r>
        <w:rPr>
          <w:rFonts w:ascii="Times New Roman" w:eastAsia="楷体" w:hAnsi="楷体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&lt;a&lt;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</m:e>
        </m:d>
      </m:oMath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在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</m:d>
      </m:oMath>
      <w:r>
        <w:rPr>
          <w:rFonts w:ascii="Times New Roman" w:eastAsia="楷体" w:hAnsi="楷体"/>
        </w:rPr>
        <w:t>上单调递增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的最小值为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den>
                </m:f>
              </m:e>
            </m:rad>
          </m:e>
        </m:d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e,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</w:t>
      </w:r>
      <w:r>
        <w:rPr>
          <w:rFonts w:ascii="Times New Roman" w:eastAsia="宋体" w:hAnsi="宋体"/>
          <w:i/>
        </w:rPr>
        <w:t>ⅲ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当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</m:e>
        </m:rad>
      </m:oMath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e,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</w:t>
      </w:r>
      <w:r>
        <w:rPr>
          <w:rFonts w:ascii="宋体" w:eastAsia="宋体" w:hAnsi="宋体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[1,e]</w:t>
      </w:r>
      <w:r>
        <w:rPr>
          <w:rFonts w:ascii="Times New Roman" w:eastAsia="楷体" w:hAnsi="楷体"/>
        </w:rPr>
        <w:t>上单调递减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的最小值为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(e)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综上所述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20)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x-a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讨论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的单调性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证明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恰有两个零点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的极值点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证明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的定义域为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因此当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i/>
        </w:rPr>
        <w:t>-ax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从而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内单调递增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2" name="图片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058548" name="图片 9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3" name="图片 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260307" name="图片 90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4" name="图片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013099" name="图片 9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5" name="图片 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946325" name="图片 90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vertAlign w:val="super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6" name="图片 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33426" name="图片 9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7" name="图片 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490794" name="图片 90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内有唯一解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内有唯一解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不妨设为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  <m:r>
          <w:rPr>
            <w:rFonts w:ascii="Cambria Math" w:eastAsia="宋体" w:hAnsi="Cambria Math"/>
          </w:rPr>
          <m:t>&gt;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内单调递增</w:t>
      </w:r>
      <w:r>
        <w:rPr>
          <w:rFonts w:ascii="Times New Roman" w:eastAsia="宋体" w:hAnsi="宋体"/>
        </w:rPr>
        <w:t>;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  <m:r>
          <w:rPr>
            <w:rFonts w:ascii="Cambria Math" w:eastAsia="宋体" w:hAnsi="Cambria Math"/>
          </w:rPr>
          <m:t>&lt;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g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是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的唯一极值点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x-x+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则当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内单调递减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&lt;h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x&lt;x-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从而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8" name="图片 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642257" name="图片 9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09" name="图片 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953509" name="图片 90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0" name="图片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787995" name="图片 9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1" name="图片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191656" name="图片 91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2" name="图片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622299" name="图片 9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3" name="图片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235278" name="图片 91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ln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 xml:space="preserve"> 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den>
            </m:f>
          </m:sup>
        </m:sSup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4" name="图片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719121" name="图片 9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5" name="图片 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321736" name="图片 91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=h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6" name="图片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379118" name="图片 9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917" name="图片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751778" name="图片 91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内有唯一零点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内有唯一零点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从而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内恰有两个零点</w:t>
      </w:r>
      <w:r>
        <w:rPr>
          <w:rFonts w:ascii="Times New Roman" w:eastAsia="宋体" w:hAnsi="Times New Roman" w:cs="Times New Roman"/>
          <w:i/>
        </w:rPr>
        <w:t>.</w:t>
      </w:r>
    </w:p>
    <w:p w:rsidR="00393708" w:rsidRDefault="005912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由题意</w:t>
      </w:r>
      <w:r>
        <w:rPr>
          <w:rFonts w:ascii="Times New Roman" w:eastAsia="宋体" w:hAnsi="宋体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'(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楷体" w:hAnsi="Cambria Math"/>
          </w:rPr>
          <m:t>即</m:t>
        </m:r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e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19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Cs w:val="19"/>
                            </w:rPr>
                            <m:t>0</m:t>
                          </m:r>
                        </m:sub>
                      </m:sSub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ln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e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Cs w:val="19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Cs w:val="19"/>
                            </w:rPr>
                            <m:t>1</m:t>
                          </m:r>
                        </m:sub>
                      </m:sSub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从而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</m:den>
        </m:f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x&lt;x-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故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0</m:t>
                </m:r>
              </m:sub>
            </m:sSub>
          </m:sup>
        </m:sSup>
        <m:r>
          <w:rPr>
            <w:rFonts w:ascii="Cambria Math" w:eastAsia="宋体" w:hAnsi="Cambria Math"/>
          </w:rPr>
          <m:t>&lt;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  <m:r>
          <w:rPr>
            <w:rFonts w:ascii="Cambria Math" w:eastAsia="宋体" w:hAnsi="Cambria Math"/>
          </w:rPr>
          <m:t>=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两边取对数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ln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0</m:t>
                </m:r>
              </m:sub>
            </m:sSub>
          </m:sup>
        </m:sSup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于是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1),</w:t>
      </w:r>
      <w:r>
        <w:rPr>
          <w:rFonts w:ascii="Times New Roman" w:eastAsia="楷体" w:hAnsi="楷体"/>
        </w:rPr>
        <w:t>整理得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</w:t>
      </w:r>
      <w:bookmarkStart w:id="0" w:name="_GoBack"/>
      <w:bookmarkEnd w:id="0"/>
      <w:r>
        <w:rPr>
          <w:rFonts w:ascii="Times New Roman" w:eastAsia="宋体" w:hAnsi="Times New Roman" w:cs="Times New Roman"/>
          <w:i/>
        </w:rPr>
        <w:t>.</w:t>
      </w:r>
    </w:p>
    <w:p w:rsidR="00393708" w:rsidRDefault="00393708"/>
    <w:sectPr w:rsidR="00393708" w:rsidSect="00393708">
      <w:footerReference w:type="defaul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269" w:rsidRDefault="00591269" w:rsidP="00393708">
      <w:pPr>
        <w:spacing w:after="0" w:line="240" w:lineRule="auto"/>
      </w:pPr>
      <w:r>
        <w:separator/>
      </w:r>
    </w:p>
  </w:endnote>
  <w:endnote w:type="continuationSeparator" w:id="1">
    <w:p w:rsidR="00591269" w:rsidRDefault="00591269" w:rsidP="00393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393708" w:rsidRDefault="00393708">
        <w:pPr>
          <w:pStyle w:val="a7"/>
          <w:jc w:val="right"/>
        </w:pPr>
        <w:r>
          <w:fldChar w:fldCharType="begin"/>
        </w:r>
        <w:r w:rsidR="00591269">
          <w:instrText xml:space="preserve"> PAGE   \* MERGEFORMAT </w:instrText>
        </w:r>
        <w:r>
          <w:fldChar w:fldCharType="separate"/>
        </w:r>
        <w:r w:rsidR="00307F97">
          <w:rPr>
            <w:noProof/>
          </w:rPr>
          <w:t>1</w:t>
        </w:r>
        <w:r>
          <w:fldChar w:fldCharType="end"/>
        </w:r>
      </w:p>
    </w:sdtContent>
  </w:sdt>
  <w:p w:rsidR="00393708" w:rsidRDefault="003937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269" w:rsidRDefault="00591269" w:rsidP="00393708">
      <w:pPr>
        <w:spacing w:after="0" w:line="240" w:lineRule="auto"/>
      </w:pPr>
      <w:r>
        <w:separator/>
      </w:r>
    </w:p>
  </w:footnote>
  <w:footnote w:type="continuationSeparator" w:id="1">
    <w:p w:rsidR="00591269" w:rsidRDefault="00591269" w:rsidP="00393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96E6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07F97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93708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269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D756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96E60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9C35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393708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39370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9370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93708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393708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393708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93708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393708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93708"/>
    <w:pPr>
      <w:spacing w:after="180"/>
    </w:pPr>
  </w:style>
  <w:style w:type="paragraph" w:styleId="2">
    <w:name w:val="List Bullet 2"/>
    <w:basedOn w:val="a0"/>
    <w:uiPriority w:val="99"/>
    <w:qFormat/>
    <w:rsid w:val="00393708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393708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393708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393708"/>
    <w:rPr>
      <w:szCs w:val="18"/>
    </w:rPr>
  </w:style>
  <w:style w:type="paragraph" w:styleId="a7">
    <w:name w:val="footer"/>
    <w:basedOn w:val="a0"/>
    <w:link w:val="Char2"/>
    <w:uiPriority w:val="99"/>
    <w:unhideWhenUsed/>
    <w:rsid w:val="00393708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393708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39370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393708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39370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39370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393708"/>
    <w:rPr>
      <w:b/>
      <w:bCs/>
    </w:rPr>
  </w:style>
  <w:style w:type="character" w:styleId="ad">
    <w:name w:val="page number"/>
    <w:basedOn w:val="a1"/>
    <w:rsid w:val="00393708"/>
  </w:style>
  <w:style w:type="character" w:styleId="ae">
    <w:name w:val="Emphasis"/>
    <w:uiPriority w:val="20"/>
    <w:qFormat/>
    <w:rsid w:val="00393708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393708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393708"/>
    <w:rPr>
      <w:vertAlign w:val="superscript"/>
    </w:rPr>
  </w:style>
  <w:style w:type="character" w:customStyle="1" w:styleId="1Char">
    <w:name w:val="标题 1 Char"/>
    <w:link w:val="1"/>
    <w:uiPriority w:val="9"/>
    <w:rsid w:val="0039370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9370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9370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qFormat/>
    <w:rsid w:val="00393708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393708"/>
  </w:style>
  <w:style w:type="paragraph" w:styleId="af1">
    <w:name w:val="Quote"/>
    <w:basedOn w:val="a0"/>
    <w:next w:val="a0"/>
    <w:link w:val="Char5"/>
    <w:uiPriority w:val="29"/>
    <w:qFormat/>
    <w:rsid w:val="00393708"/>
    <w:rPr>
      <w:i/>
    </w:rPr>
  </w:style>
  <w:style w:type="character" w:customStyle="1" w:styleId="Char5">
    <w:name w:val="引用 Char"/>
    <w:link w:val="af1"/>
    <w:uiPriority w:val="29"/>
    <w:qFormat/>
    <w:rsid w:val="00393708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393708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93708"/>
    <w:rPr>
      <w:lang w:val="en-US"/>
    </w:rPr>
  </w:style>
  <w:style w:type="character" w:customStyle="1" w:styleId="Char2">
    <w:name w:val="页脚 Char"/>
    <w:basedOn w:val="a1"/>
    <w:link w:val="a7"/>
    <w:uiPriority w:val="99"/>
    <w:rsid w:val="00393708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393708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93708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393708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393708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393708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393708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39370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393708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393708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393708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393708"/>
    <w:pPr>
      <w:outlineLvl w:val="1"/>
    </w:pPr>
  </w:style>
  <w:style w:type="paragraph" w:customStyle="1" w:styleId="af4">
    <w:name w:val="二级章节"/>
    <w:basedOn w:val="a0"/>
    <w:qFormat/>
    <w:rsid w:val="00393708"/>
    <w:pPr>
      <w:outlineLvl w:val="2"/>
    </w:pPr>
  </w:style>
  <w:style w:type="paragraph" w:styleId="af5">
    <w:name w:val="header"/>
    <w:basedOn w:val="a0"/>
    <w:link w:val="Char6"/>
    <w:rsid w:val="00307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307F97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3EBA1C-0FEF-4AE5-8106-A7788C5F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1</TotalTime>
  <Pages>7</Pages>
  <Words>606</Words>
  <Characters>3456</Characters>
  <Application>Microsoft Office Word</Application>
  <DocSecurity>0</DocSecurity>
  <Lines>28</Lines>
  <Paragraphs>8</Paragraphs>
  <ScaleCrop>false</ScaleCrop>
  <Company>HOME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2019-09-27T08:39:00Z</dcterms:created>
  <dcterms:modified xsi:type="dcterms:W3CDTF">2020-02-25T03:08:00Z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